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39CCA" w14:textId="36DB5E38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D0338">
        <w:rPr>
          <w:noProof w:val="0"/>
          <w:sz w:val="24"/>
          <w:szCs w:val="24"/>
        </w:rPr>
        <w:t>2</w:t>
      </w:r>
      <w:r w:rsidR="002F0805">
        <w:rPr>
          <w:noProof w:val="0"/>
          <w:sz w:val="24"/>
          <w:szCs w:val="24"/>
        </w:rPr>
        <w:t>5</w:t>
      </w:r>
      <w:r w:rsidR="00CE750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4955CF" w:rsidRPr="004955CF">
        <w:rPr>
          <w:bCs/>
          <w:noProof w:val="0"/>
          <w:sz w:val="24"/>
          <w:szCs w:val="24"/>
        </w:rPr>
        <w:t>R3-245605</w:t>
      </w:r>
    </w:p>
    <w:p w14:paraId="1822B173" w14:textId="7483E665" w:rsidR="00CD4C7B" w:rsidRPr="00B1063A" w:rsidRDefault="002F080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Hefei</w:t>
      </w:r>
      <w:r w:rsidR="00AD0338">
        <w:rPr>
          <w:rFonts w:cs="Arial"/>
          <w:sz w:val="24"/>
          <w:szCs w:val="24"/>
          <w:lang w:val="en-US"/>
        </w:rPr>
        <w:t xml:space="preserve">, </w:t>
      </w:r>
      <w:r w:rsidR="00CE7505">
        <w:rPr>
          <w:rFonts w:cs="Arial"/>
          <w:sz w:val="24"/>
          <w:szCs w:val="24"/>
          <w:lang w:val="en-US"/>
        </w:rPr>
        <w:t>China</w:t>
      </w:r>
      <w:r w:rsidR="00782170" w:rsidRPr="00782170">
        <w:rPr>
          <w:rFonts w:cs="Arial"/>
          <w:sz w:val="24"/>
          <w:szCs w:val="24"/>
          <w:lang w:val="en-US"/>
        </w:rPr>
        <w:t xml:space="preserve">, </w:t>
      </w:r>
      <w:r w:rsidR="00CE7505">
        <w:rPr>
          <w:rFonts w:cs="Arial"/>
          <w:sz w:val="24"/>
          <w:szCs w:val="24"/>
          <w:lang w:val="en-US"/>
        </w:rPr>
        <w:t>1</w:t>
      </w:r>
      <w:r>
        <w:rPr>
          <w:rFonts w:cs="Arial"/>
          <w:sz w:val="24"/>
          <w:szCs w:val="24"/>
          <w:lang w:val="en-US"/>
        </w:rPr>
        <w:t>4</w:t>
      </w:r>
      <w:r w:rsidR="000C3CBB">
        <w:rPr>
          <w:rFonts w:cs="Arial"/>
          <w:sz w:val="24"/>
          <w:szCs w:val="24"/>
          <w:lang w:val="en-US"/>
        </w:rPr>
        <w:t xml:space="preserve"> </w:t>
      </w:r>
      <w:r w:rsidR="00782170" w:rsidRPr="00782170">
        <w:rPr>
          <w:rFonts w:cs="Arial"/>
          <w:sz w:val="24"/>
          <w:szCs w:val="24"/>
          <w:lang w:val="en-US"/>
        </w:rPr>
        <w:t xml:space="preserve">– </w:t>
      </w:r>
      <w:r w:rsidR="00CE7505">
        <w:rPr>
          <w:rFonts w:cs="Arial"/>
          <w:sz w:val="24"/>
          <w:szCs w:val="24"/>
          <w:lang w:val="en-US"/>
        </w:rPr>
        <w:t>1</w:t>
      </w:r>
      <w:r>
        <w:rPr>
          <w:rFonts w:cs="Arial"/>
          <w:sz w:val="24"/>
          <w:szCs w:val="24"/>
          <w:lang w:val="en-US"/>
        </w:rPr>
        <w:t>8</w:t>
      </w:r>
      <w:r w:rsidR="00782170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="00C84ED9" w:rsidRPr="00C84ED9">
        <w:rPr>
          <w:rFonts w:cs="Arial"/>
          <w:sz w:val="24"/>
          <w:szCs w:val="24"/>
          <w:lang w:val="en-US"/>
        </w:rPr>
        <w:t>, 202</w:t>
      </w:r>
      <w:r w:rsidR="000C3CBB">
        <w:rPr>
          <w:rFonts w:cs="Arial"/>
          <w:sz w:val="24"/>
          <w:szCs w:val="24"/>
          <w:lang w:val="en-US"/>
        </w:rPr>
        <w:t>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4E3CF66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4E689C">
        <w:rPr>
          <w:rFonts w:cs="Arial"/>
          <w:b/>
          <w:bCs/>
          <w:sz w:val="24"/>
          <w:lang w:val="en-US" w:eastAsia="ja-JP"/>
        </w:rPr>
        <w:t>11</w:t>
      </w:r>
      <w:r w:rsidR="002F0805">
        <w:rPr>
          <w:rFonts w:cs="Arial"/>
          <w:b/>
          <w:bCs/>
          <w:sz w:val="24"/>
          <w:lang w:val="en-US" w:eastAsia="ja-JP"/>
        </w:rPr>
        <w:t>.</w:t>
      </w:r>
      <w:r w:rsidR="004E689C">
        <w:rPr>
          <w:rFonts w:cs="Arial"/>
          <w:b/>
          <w:bCs/>
          <w:sz w:val="24"/>
          <w:lang w:val="en-US" w:eastAsia="ja-JP"/>
        </w:rPr>
        <w:t>4</w:t>
      </w:r>
    </w:p>
    <w:p w14:paraId="47FEC04C" w14:textId="3E00B56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r w:rsidR="00FA6A28">
        <w:rPr>
          <w:rFonts w:ascii="Arial" w:hAnsi="Arial" w:cs="Arial"/>
          <w:b/>
          <w:bCs/>
          <w:sz w:val="24"/>
        </w:rPr>
        <w:t xml:space="preserve">, </w:t>
      </w:r>
      <w:r w:rsidR="00FA6A28" w:rsidRPr="00FA6A28">
        <w:rPr>
          <w:rFonts w:ascii="Arial" w:hAnsi="Arial" w:cs="Arial"/>
          <w:b/>
          <w:bCs/>
          <w:sz w:val="24"/>
        </w:rPr>
        <w:t>Deutsche Telekom</w:t>
      </w:r>
      <w:r w:rsidR="00EE5650">
        <w:rPr>
          <w:rFonts w:ascii="Arial" w:hAnsi="Arial" w:cs="Arial"/>
          <w:b/>
          <w:bCs/>
          <w:sz w:val="24"/>
        </w:rPr>
        <w:t>, Jio</w:t>
      </w:r>
      <w:r w:rsidR="00872FA4">
        <w:rPr>
          <w:rFonts w:ascii="Arial" w:hAnsi="Arial" w:cs="Arial"/>
          <w:b/>
          <w:bCs/>
          <w:sz w:val="24"/>
        </w:rPr>
        <w:t xml:space="preserve">, </w:t>
      </w:r>
      <w:r w:rsidR="00872FA4" w:rsidRPr="00872FA4">
        <w:rPr>
          <w:rFonts w:ascii="Arial" w:hAnsi="Arial" w:cs="Arial"/>
          <w:b/>
          <w:bCs/>
          <w:sz w:val="24"/>
        </w:rPr>
        <w:t>Telecom Italia</w:t>
      </w:r>
    </w:p>
    <w:p w14:paraId="13240CF6" w14:textId="0729280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41500">
        <w:rPr>
          <w:rFonts w:ascii="Arial" w:hAnsi="Arial" w:cs="Arial"/>
          <w:b/>
          <w:bCs/>
          <w:sz w:val="24"/>
        </w:rPr>
        <w:t xml:space="preserve">Discussion on </w:t>
      </w:r>
      <w:r w:rsidR="00BC4C85">
        <w:rPr>
          <w:rFonts w:ascii="Arial" w:hAnsi="Arial" w:cs="Arial"/>
          <w:b/>
          <w:bCs/>
          <w:sz w:val="24"/>
        </w:rPr>
        <w:t xml:space="preserve">Energy Cost Reporting in </w:t>
      </w:r>
      <w:r w:rsidR="00B0454F">
        <w:rPr>
          <w:rFonts w:ascii="Arial" w:hAnsi="Arial" w:cs="Arial"/>
          <w:b/>
          <w:bCs/>
          <w:sz w:val="24"/>
        </w:rPr>
        <w:t xml:space="preserve">Split Architecture 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DF5FEEB" w14:textId="5E7C24D5" w:rsidR="00AC4A53" w:rsidRDefault="0017035B" w:rsidP="00CD4C7B">
      <w:r>
        <w:t xml:space="preserve">During the </w:t>
      </w:r>
      <w:r w:rsidR="0033499E">
        <w:t xml:space="preserve">Rel-19 NG-RAN AI/ML study item phase, we identified different information that needs to be exchanged </w:t>
      </w:r>
      <w:r w:rsidR="00177D17">
        <w:t xml:space="preserve">in E1 and F1 interface for the support of </w:t>
      </w:r>
      <w:r w:rsidR="00577BF6">
        <w:t xml:space="preserve">the Rel-18 use cases in </w:t>
      </w:r>
      <w:r w:rsidR="00177D17">
        <w:t>split architecture</w:t>
      </w:r>
      <w:r w:rsidR="00577BF6">
        <w:t>. Specifically</w:t>
      </w:r>
      <w:r w:rsidR="009F601F">
        <w:t>,</w:t>
      </w:r>
      <w:r w:rsidR="00577BF6">
        <w:t xml:space="preserve"> for the AI/ML Energy Saving use case i</w:t>
      </w:r>
      <w:r w:rsidR="00AC4A53">
        <w:t xml:space="preserve">n RAN3 </w:t>
      </w:r>
      <w:r w:rsidR="00241500">
        <w:t>#</w:t>
      </w:r>
      <w:r w:rsidR="00AC4A53">
        <w:t>124 we agreed the following:</w:t>
      </w:r>
    </w:p>
    <w:p w14:paraId="63628D5E" w14:textId="77777777" w:rsidR="00AC4A53" w:rsidRDefault="00AC4A53" w:rsidP="00AC4A53">
      <w:pPr>
        <w:widowControl w:val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Measured Energy Cost can be transferred from DU to CU.</w:t>
      </w:r>
    </w:p>
    <w:p w14:paraId="05EBF9EF" w14:textId="5D062CEA" w:rsidR="00BE12E5" w:rsidRDefault="00AC4A53" w:rsidP="00CD4C7B">
      <w:r>
        <w:t xml:space="preserve">In this contribution we provide </w:t>
      </w:r>
      <w:r w:rsidR="00241500">
        <w:t>our</w:t>
      </w:r>
      <w:r>
        <w:t xml:space="preserve"> views regarding the exchange of</w:t>
      </w:r>
      <w:r w:rsidR="003E6AD7">
        <w:t xml:space="preserve"> Energy Cost reporting over F1 interface. </w:t>
      </w:r>
      <w:r w:rsidR="00F90316">
        <w:t xml:space="preserve">We also provide </w:t>
      </w:r>
      <w:r w:rsidR="00B76B4F">
        <w:t xml:space="preserve">some observations </w:t>
      </w:r>
      <w:r w:rsidR="00F86694">
        <w:t>related to</w:t>
      </w:r>
      <w:r w:rsidR="00B76B4F">
        <w:t xml:space="preserve"> the Energy Cost</w:t>
      </w:r>
      <w:r w:rsidR="00F86694">
        <w:t xml:space="preserve"> index calculation in the gNB-DU based on the existing measurements in SA5.</w:t>
      </w:r>
      <w:r w:rsidR="00B76B4F">
        <w:t xml:space="preserve"> </w:t>
      </w:r>
    </w:p>
    <w:p w14:paraId="40AFD012" w14:textId="1345D606" w:rsidR="00017BB2" w:rsidRPr="00017BB2" w:rsidRDefault="00CD4C7B" w:rsidP="00017BB2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2AB79AFD" w14:textId="40B962D1" w:rsidR="005C43CD" w:rsidRDefault="00695A4C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</w:t>
      </w:r>
      <w:r w:rsidR="005C43CD">
        <w:rPr>
          <w:rFonts w:ascii="Times New Roman" w:hAnsi="Times New Roman"/>
          <w:sz w:val="20"/>
          <w:lang w:val="en-GB"/>
        </w:rPr>
        <w:t>Energy Cost measurement</w:t>
      </w:r>
      <w:r w:rsidR="00030291">
        <w:rPr>
          <w:rFonts w:ascii="Times New Roman" w:hAnsi="Times New Roman"/>
          <w:sz w:val="20"/>
          <w:lang w:val="en-GB"/>
        </w:rPr>
        <w:t xml:space="preserve"> is an Energy Consumption index</w:t>
      </w:r>
      <w:r w:rsidR="00603D1E">
        <w:rPr>
          <w:rFonts w:ascii="Times New Roman" w:hAnsi="Times New Roman"/>
          <w:sz w:val="20"/>
          <w:lang w:val="en-GB"/>
        </w:rPr>
        <w:t xml:space="preserve">, </w:t>
      </w:r>
      <w:r w:rsidR="009F601F">
        <w:rPr>
          <w:rFonts w:ascii="Times New Roman" w:hAnsi="Times New Roman"/>
          <w:sz w:val="20"/>
          <w:lang w:val="en-GB"/>
        </w:rPr>
        <w:t xml:space="preserve">that takes values </w:t>
      </w:r>
      <w:r w:rsidR="00603D1E">
        <w:rPr>
          <w:rFonts w:ascii="Times New Roman" w:hAnsi="Times New Roman"/>
          <w:sz w:val="20"/>
          <w:lang w:val="en-GB"/>
        </w:rPr>
        <w:t>in the range between 0 and 10000</w:t>
      </w:r>
      <w:r w:rsidR="00030291">
        <w:rPr>
          <w:rFonts w:ascii="Times New Roman" w:hAnsi="Times New Roman"/>
          <w:sz w:val="20"/>
          <w:lang w:val="en-GB"/>
        </w:rPr>
        <w:t>.</w:t>
      </w:r>
      <w:r w:rsidR="009F601F">
        <w:rPr>
          <w:rFonts w:ascii="Times New Roman" w:hAnsi="Times New Roman"/>
          <w:sz w:val="20"/>
          <w:lang w:val="en-GB"/>
        </w:rPr>
        <w:t xml:space="preserve"> </w:t>
      </w:r>
      <w:r w:rsidR="00B3439E">
        <w:rPr>
          <w:rFonts w:ascii="Times New Roman" w:hAnsi="Times New Roman"/>
          <w:sz w:val="20"/>
          <w:lang w:val="en-GB"/>
        </w:rPr>
        <w:t>A gNB can calculate the Energy Cost index by using an operator-defined mapping rule that maps an</w:t>
      </w:r>
      <w:r w:rsidR="00B63260">
        <w:rPr>
          <w:rFonts w:ascii="Times New Roman" w:hAnsi="Times New Roman"/>
          <w:sz w:val="20"/>
          <w:lang w:val="en-GB"/>
        </w:rPr>
        <w:t xml:space="preserve"> </w:t>
      </w:r>
      <w:r w:rsidR="00B3439E">
        <w:rPr>
          <w:rFonts w:ascii="Times New Roman" w:hAnsi="Times New Roman"/>
          <w:sz w:val="20"/>
          <w:lang w:val="en-GB"/>
        </w:rPr>
        <w:t xml:space="preserve">Energy Consumption </w:t>
      </w:r>
      <w:r w:rsidR="00BB78CF">
        <w:rPr>
          <w:rFonts w:ascii="Times New Roman" w:hAnsi="Times New Roman"/>
          <w:sz w:val="20"/>
          <w:lang w:val="en-GB"/>
        </w:rPr>
        <w:t xml:space="preserve">value to </w:t>
      </w:r>
      <w:r w:rsidR="009F0FD9">
        <w:rPr>
          <w:rFonts w:ascii="Times New Roman" w:hAnsi="Times New Roman"/>
          <w:sz w:val="20"/>
          <w:lang w:val="en-GB"/>
        </w:rPr>
        <w:t>a</w:t>
      </w:r>
      <w:r w:rsidR="009D44C3">
        <w:rPr>
          <w:rFonts w:ascii="Times New Roman" w:hAnsi="Times New Roman"/>
          <w:sz w:val="20"/>
          <w:lang w:val="en-GB"/>
        </w:rPr>
        <w:t xml:space="preserve">n Energy Cost index. During the </w:t>
      </w:r>
      <w:r w:rsidR="00801D66">
        <w:rPr>
          <w:rFonts w:ascii="Times New Roman" w:hAnsi="Times New Roman"/>
          <w:sz w:val="20"/>
          <w:lang w:val="en-GB"/>
        </w:rPr>
        <w:t xml:space="preserve">Rel-19 </w:t>
      </w:r>
      <w:r w:rsidR="009D44C3">
        <w:rPr>
          <w:rFonts w:ascii="Times New Roman" w:hAnsi="Times New Roman"/>
          <w:sz w:val="20"/>
          <w:lang w:val="en-GB"/>
        </w:rPr>
        <w:t>study item p</w:t>
      </w:r>
      <w:r w:rsidR="00417A40">
        <w:rPr>
          <w:rFonts w:ascii="Times New Roman" w:hAnsi="Times New Roman"/>
          <w:sz w:val="20"/>
          <w:lang w:val="en-GB"/>
        </w:rPr>
        <w:t>hase</w:t>
      </w:r>
      <w:r w:rsidR="00801D66">
        <w:rPr>
          <w:rFonts w:ascii="Times New Roman" w:hAnsi="Times New Roman"/>
          <w:sz w:val="20"/>
          <w:lang w:val="en-GB"/>
        </w:rPr>
        <w:t>,</w:t>
      </w:r>
      <w:r w:rsidR="00417A40">
        <w:rPr>
          <w:rFonts w:ascii="Times New Roman" w:hAnsi="Times New Roman"/>
          <w:sz w:val="20"/>
          <w:lang w:val="en-GB"/>
        </w:rPr>
        <w:t xml:space="preserve"> we discussed which entities of the gNB </w:t>
      </w:r>
      <w:r w:rsidR="00801D66">
        <w:rPr>
          <w:rFonts w:ascii="Times New Roman" w:hAnsi="Times New Roman"/>
          <w:sz w:val="20"/>
          <w:lang w:val="en-GB"/>
        </w:rPr>
        <w:t xml:space="preserve">in split architecture </w:t>
      </w:r>
      <w:r w:rsidR="00417A40">
        <w:rPr>
          <w:rFonts w:ascii="Times New Roman" w:hAnsi="Times New Roman"/>
          <w:sz w:val="20"/>
          <w:lang w:val="en-GB"/>
        </w:rPr>
        <w:t xml:space="preserve">shall be considered for the Energy Cost measurement, namely gNB-DU, gNB-CU-CP, gNB-CU-UP. In the end, we concluded that the </w:t>
      </w:r>
      <w:r w:rsidR="00933148">
        <w:rPr>
          <w:rFonts w:ascii="Times New Roman" w:hAnsi="Times New Roman"/>
          <w:sz w:val="20"/>
          <w:lang w:val="en-GB"/>
        </w:rPr>
        <w:t xml:space="preserve">essential part </w:t>
      </w:r>
      <w:r w:rsidR="00417A40">
        <w:rPr>
          <w:rFonts w:ascii="Times New Roman" w:hAnsi="Times New Roman"/>
          <w:sz w:val="20"/>
          <w:lang w:val="en-GB"/>
        </w:rPr>
        <w:t>of a node’s Energy</w:t>
      </w:r>
      <w:r w:rsidR="00B3439E">
        <w:rPr>
          <w:rFonts w:ascii="Times New Roman" w:hAnsi="Times New Roman"/>
          <w:sz w:val="20"/>
          <w:lang w:val="en-GB"/>
        </w:rPr>
        <w:t xml:space="preserve"> </w:t>
      </w:r>
      <w:r w:rsidR="00417A40">
        <w:rPr>
          <w:rFonts w:ascii="Times New Roman" w:hAnsi="Times New Roman"/>
          <w:sz w:val="20"/>
          <w:lang w:val="en-GB"/>
        </w:rPr>
        <w:t xml:space="preserve">Consumption is due to the radio </w:t>
      </w:r>
      <w:r>
        <w:rPr>
          <w:rFonts w:ascii="Times New Roman" w:hAnsi="Times New Roman"/>
          <w:sz w:val="20"/>
          <w:lang w:val="en-GB"/>
        </w:rPr>
        <w:t xml:space="preserve">and therefore we </w:t>
      </w:r>
      <w:r w:rsidR="009C60BB">
        <w:rPr>
          <w:rFonts w:ascii="Times New Roman" w:hAnsi="Times New Roman"/>
          <w:sz w:val="20"/>
          <w:lang w:val="en-GB"/>
        </w:rPr>
        <w:t>agreed</w:t>
      </w:r>
      <w:r>
        <w:rPr>
          <w:rFonts w:ascii="Times New Roman" w:hAnsi="Times New Roman"/>
          <w:sz w:val="20"/>
          <w:lang w:val="en-GB"/>
        </w:rPr>
        <w:t xml:space="preserve"> to consider only the Energy Cost in the gNB-DU. Based on that, we agreed to transfer the measured Energy Cost from gNB-DU to gNB-CU.</w:t>
      </w:r>
    </w:p>
    <w:p w14:paraId="1E5A14CC" w14:textId="77777777" w:rsidR="00607B17" w:rsidRDefault="00607B17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98C6495" w14:textId="7F028D6A" w:rsidR="00607B17" w:rsidRDefault="009C60B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One question that arises is how the gNB-DU can measure its </w:t>
      </w:r>
      <w:r w:rsidR="00BD64E4">
        <w:rPr>
          <w:rFonts w:ascii="Times New Roman" w:hAnsi="Times New Roman"/>
          <w:sz w:val="20"/>
          <w:lang w:val="en-GB"/>
        </w:rPr>
        <w:t>E</w:t>
      </w:r>
      <w:r>
        <w:rPr>
          <w:rFonts w:ascii="Times New Roman" w:hAnsi="Times New Roman"/>
          <w:sz w:val="20"/>
          <w:lang w:val="en-GB"/>
        </w:rPr>
        <w:t xml:space="preserve">nergy </w:t>
      </w:r>
      <w:r w:rsidR="00BD64E4">
        <w:rPr>
          <w:rFonts w:ascii="Times New Roman" w:hAnsi="Times New Roman"/>
          <w:sz w:val="20"/>
          <w:lang w:val="en-GB"/>
        </w:rPr>
        <w:t>C</w:t>
      </w:r>
      <w:r>
        <w:rPr>
          <w:rFonts w:ascii="Times New Roman" w:hAnsi="Times New Roman"/>
          <w:sz w:val="20"/>
          <w:lang w:val="en-GB"/>
        </w:rPr>
        <w:t>onsumption</w:t>
      </w:r>
      <w:r w:rsidR="0051501B">
        <w:rPr>
          <w:rFonts w:ascii="Times New Roman" w:hAnsi="Times New Roman"/>
          <w:sz w:val="20"/>
          <w:lang w:val="en-GB"/>
        </w:rPr>
        <w:t xml:space="preserve">. </w:t>
      </w:r>
      <w:r w:rsidR="00607B17">
        <w:rPr>
          <w:rFonts w:ascii="Times New Roman" w:hAnsi="Times New Roman"/>
          <w:sz w:val="20"/>
          <w:lang w:val="en-GB"/>
        </w:rPr>
        <w:t>In TS 28.554</w:t>
      </w:r>
      <w:r w:rsidR="009816AD">
        <w:rPr>
          <w:rFonts w:ascii="Times New Roman" w:hAnsi="Times New Roman"/>
          <w:sz w:val="20"/>
          <w:lang w:val="en-GB"/>
        </w:rPr>
        <w:t xml:space="preserve"> [1] </w:t>
      </w:r>
      <w:r w:rsidR="00607B17">
        <w:rPr>
          <w:rFonts w:ascii="Times New Roman" w:hAnsi="Times New Roman"/>
          <w:sz w:val="20"/>
          <w:lang w:val="en-GB"/>
        </w:rPr>
        <w:t>different Energy Consumption measurements are provided</w:t>
      </w:r>
      <w:r w:rsidR="002C2A71">
        <w:rPr>
          <w:rFonts w:ascii="Times New Roman" w:hAnsi="Times New Roman"/>
          <w:sz w:val="20"/>
          <w:lang w:val="en-GB"/>
        </w:rPr>
        <w:t xml:space="preserve"> including NF Energy Consumption</w:t>
      </w:r>
      <w:r w:rsidR="00BD6CFD">
        <w:rPr>
          <w:rFonts w:ascii="Times New Roman" w:hAnsi="Times New Roman"/>
          <w:sz w:val="20"/>
          <w:lang w:val="en-GB"/>
        </w:rPr>
        <w:t xml:space="preserve"> and Energy Consumption of a gNB. However, there is no measurement to describe </w:t>
      </w:r>
      <w:r w:rsidR="00475FA8">
        <w:rPr>
          <w:rFonts w:ascii="Times New Roman" w:hAnsi="Times New Roman"/>
          <w:sz w:val="20"/>
          <w:lang w:val="en-GB"/>
        </w:rPr>
        <w:t xml:space="preserve">the Energy Consumption </w:t>
      </w:r>
      <w:r w:rsidR="000C2F70">
        <w:rPr>
          <w:rFonts w:ascii="Times New Roman" w:hAnsi="Times New Roman"/>
          <w:sz w:val="20"/>
          <w:lang w:val="en-GB"/>
        </w:rPr>
        <w:t>of a gNB-DU.</w:t>
      </w:r>
      <w:r w:rsidR="00A94343">
        <w:rPr>
          <w:rFonts w:ascii="Times New Roman" w:hAnsi="Times New Roman"/>
          <w:sz w:val="20"/>
          <w:lang w:val="en-GB"/>
        </w:rPr>
        <w:t xml:space="preserve"> </w:t>
      </w:r>
      <w:r w:rsidR="000C2F70">
        <w:rPr>
          <w:rFonts w:ascii="Times New Roman" w:hAnsi="Times New Roman"/>
          <w:sz w:val="20"/>
          <w:lang w:val="en-GB"/>
        </w:rPr>
        <w:t>I</w:t>
      </w:r>
      <w:r w:rsidR="00C64DE1">
        <w:rPr>
          <w:rFonts w:ascii="Times New Roman" w:hAnsi="Times New Roman"/>
          <w:sz w:val="20"/>
          <w:lang w:val="en-GB"/>
        </w:rPr>
        <w:t>t is therefore</w:t>
      </w:r>
      <w:r w:rsidR="006F2CA1">
        <w:rPr>
          <w:rFonts w:ascii="Times New Roman" w:hAnsi="Times New Roman"/>
          <w:sz w:val="20"/>
          <w:lang w:val="en-GB"/>
        </w:rPr>
        <w:t xml:space="preserve"> currently</w:t>
      </w:r>
      <w:r w:rsidR="00C64DE1">
        <w:rPr>
          <w:rFonts w:ascii="Times New Roman" w:hAnsi="Times New Roman"/>
          <w:sz w:val="20"/>
          <w:lang w:val="en-GB"/>
        </w:rPr>
        <w:t xml:space="preserve"> unclear how a gNB</w:t>
      </w:r>
      <w:r w:rsidR="0059193E">
        <w:rPr>
          <w:rFonts w:ascii="Times New Roman" w:hAnsi="Times New Roman"/>
          <w:sz w:val="20"/>
          <w:lang w:val="en-GB"/>
        </w:rPr>
        <w:t>-DU</w:t>
      </w:r>
      <w:r w:rsidR="00C64DE1">
        <w:rPr>
          <w:rFonts w:ascii="Times New Roman" w:hAnsi="Times New Roman"/>
          <w:sz w:val="20"/>
          <w:lang w:val="en-GB"/>
        </w:rPr>
        <w:t xml:space="preserve"> can m</w:t>
      </w:r>
      <w:r w:rsidR="00AA74CB">
        <w:rPr>
          <w:rFonts w:ascii="Times New Roman" w:hAnsi="Times New Roman"/>
          <w:sz w:val="20"/>
          <w:lang w:val="en-GB"/>
        </w:rPr>
        <w:t xml:space="preserve">ap </w:t>
      </w:r>
      <w:r w:rsidR="00D07226">
        <w:rPr>
          <w:rFonts w:ascii="Times New Roman" w:hAnsi="Times New Roman"/>
          <w:sz w:val="20"/>
          <w:lang w:val="en-GB"/>
        </w:rPr>
        <w:t xml:space="preserve">its Energy Consumption </w:t>
      </w:r>
      <w:r w:rsidR="006454FB">
        <w:rPr>
          <w:rFonts w:ascii="Times New Roman" w:hAnsi="Times New Roman"/>
          <w:sz w:val="20"/>
          <w:lang w:val="en-GB"/>
        </w:rPr>
        <w:t xml:space="preserve">to an Energy Cost measurement. </w:t>
      </w:r>
    </w:p>
    <w:p w14:paraId="72476435" w14:textId="77777777" w:rsidR="006454FB" w:rsidRDefault="006454F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114C96C" w14:textId="11502374" w:rsidR="006454FB" w:rsidRPr="00E65A27" w:rsidRDefault="006454FB" w:rsidP="00B0454F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E65A27">
        <w:rPr>
          <w:rFonts w:ascii="Times New Roman" w:hAnsi="Times New Roman"/>
          <w:b/>
          <w:bCs/>
          <w:sz w:val="20"/>
          <w:lang w:val="en-GB"/>
        </w:rPr>
        <w:t>Proposal</w:t>
      </w:r>
      <w:r w:rsidR="005805D3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E65A27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AC66E4">
        <w:rPr>
          <w:rFonts w:ascii="Times New Roman" w:hAnsi="Times New Roman"/>
          <w:b/>
          <w:bCs/>
          <w:sz w:val="20"/>
          <w:lang w:val="en-GB"/>
        </w:rPr>
        <w:t>I</w:t>
      </w:r>
      <w:r w:rsidR="002B105C">
        <w:rPr>
          <w:rFonts w:ascii="Times New Roman" w:hAnsi="Times New Roman"/>
          <w:b/>
          <w:bCs/>
          <w:sz w:val="20"/>
          <w:lang w:val="en-GB"/>
        </w:rPr>
        <w:t xml:space="preserve">ntroduce a new measurement for the </w:t>
      </w:r>
      <w:r w:rsidR="00826023" w:rsidRPr="00E65A27">
        <w:rPr>
          <w:rFonts w:ascii="Times New Roman" w:hAnsi="Times New Roman"/>
          <w:b/>
          <w:bCs/>
          <w:sz w:val="20"/>
          <w:lang w:val="en-GB"/>
        </w:rPr>
        <w:t>E</w:t>
      </w:r>
      <w:r w:rsidR="005364DC">
        <w:rPr>
          <w:rFonts w:ascii="Times New Roman" w:hAnsi="Times New Roman"/>
          <w:b/>
          <w:bCs/>
          <w:sz w:val="20"/>
          <w:lang w:val="en-GB"/>
        </w:rPr>
        <w:t xml:space="preserve">nergy </w:t>
      </w:r>
      <w:r w:rsidR="00FC2462">
        <w:rPr>
          <w:rFonts w:ascii="Times New Roman" w:hAnsi="Times New Roman"/>
          <w:b/>
          <w:bCs/>
          <w:sz w:val="20"/>
          <w:lang w:val="en-GB"/>
        </w:rPr>
        <w:t>Consumption</w:t>
      </w:r>
      <w:r w:rsidR="005364DC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826023" w:rsidRPr="00E65A27">
        <w:rPr>
          <w:rFonts w:ascii="Times New Roman" w:hAnsi="Times New Roman"/>
          <w:b/>
          <w:bCs/>
          <w:sz w:val="20"/>
          <w:lang w:val="en-GB"/>
        </w:rPr>
        <w:t>of a gNB-DU.</w:t>
      </w:r>
    </w:p>
    <w:p w14:paraId="2FCCA1B5" w14:textId="77777777" w:rsidR="006454FB" w:rsidRDefault="006454F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1CB14257" w14:textId="77777777" w:rsidR="00C24329" w:rsidRDefault="00397D21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If RAN3 confirms the need to introduce a new Energy Consumption measurement </w:t>
      </w:r>
      <w:r w:rsidR="0073469A">
        <w:rPr>
          <w:rFonts w:ascii="Times New Roman" w:hAnsi="Times New Roman"/>
          <w:sz w:val="20"/>
          <w:lang w:val="en-GB"/>
        </w:rPr>
        <w:t xml:space="preserve">of a gNB-DU, RAN3 needs to send an </w:t>
      </w:r>
      <w:r w:rsidR="00C870EB">
        <w:rPr>
          <w:rFonts w:ascii="Times New Roman" w:hAnsi="Times New Roman"/>
          <w:sz w:val="20"/>
          <w:lang w:val="en-GB"/>
        </w:rPr>
        <w:t xml:space="preserve">LS to SA5 to </w:t>
      </w:r>
      <w:r w:rsidR="00BD7C84">
        <w:rPr>
          <w:rFonts w:ascii="Times New Roman" w:hAnsi="Times New Roman"/>
          <w:sz w:val="20"/>
          <w:lang w:val="en-GB"/>
        </w:rPr>
        <w:t xml:space="preserve">request </w:t>
      </w:r>
      <w:r w:rsidR="00C870EB">
        <w:rPr>
          <w:rFonts w:ascii="Times New Roman" w:hAnsi="Times New Roman"/>
          <w:sz w:val="20"/>
          <w:lang w:val="en-GB"/>
        </w:rPr>
        <w:t xml:space="preserve">SA5 to </w:t>
      </w:r>
      <w:r w:rsidR="00814D6C">
        <w:rPr>
          <w:rFonts w:ascii="Times New Roman" w:hAnsi="Times New Roman"/>
          <w:sz w:val="20"/>
          <w:lang w:val="en-GB"/>
        </w:rPr>
        <w:t xml:space="preserve">introduce </w:t>
      </w:r>
      <w:r w:rsidR="00BD7C84">
        <w:rPr>
          <w:rFonts w:ascii="Times New Roman" w:hAnsi="Times New Roman"/>
          <w:sz w:val="20"/>
          <w:lang w:val="en-GB"/>
        </w:rPr>
        <w:t>a new measurement</w:t>
      </w:r>
      <w:r w:rsidR="00814D6C">
        <w:rPr>
          <w:rFonts w:ascii="Times New Roman" w:hAnsi="Times New Roman"/>
          <w:sz w:val="20"/>
          <w:lang w:val="en-GB"/>
        </w:rPr>
        <w:t xml:space="preserve"> in TS 28.554. </w:t>
      </w:r>
      <w:r w:rsidR="00C24329">
        <w:rPr>
          <w:rFonts w:ascii="Times New Roman" w:hAnsi="Times New Roman"/>
          <w:sz w:val="20"/>
          <w:lang w:val="en-GB"/>
        </w:rPr>
        <w:t>We provide a draft LS to SA5 in [2].</w:t>
      </w:r>
    </w:p>
    <w:p w14:paraId="53CDFFDE" w14:textId="77777777" w:rsidR="00380C9E" w:rsidRDefault="00380C9E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171BE063" w14:textId="34FAB158" w:rsidR="00380C9E" w:rsidRPr="006A101E" w:rsidRDefault="00380C9E" w:rsidP="00B0454F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6A101E">
        <w:rPr>
          <w:rFonts w:ascii="Times New Roman" w:hAnsi="Times New Roman"/>
          <w:b/>
          <w:bCs/>
          <w:sz w:val="20"/>
          <w:lang w:val="en-GB"/>
        </w:rPr>
        <w:t xml:space="preserve">Proposal 2: RAN3 to </w:t>
      </w:r>
      <w:r w:rsidR="00A21447">
        <w:rPr>
          <w:rFonts w:ascii="Times New Roman" w:hAnsi="Times New Roman"/>
          <w:b/>
          <w:bCs/>
          <w:sz w:val="20"/>
          <w:lang w:val="en-GB"/>
        </w:rPr>
        <w:t>agree the LS to SA5 in [</w:t>
      </w:r>
      <w:r w:rsidR="00C24329">
        <w:rPr>
          <w:rFonts w:ascii="Times New Roman" w:hAnsi="Times New Roman"/>
          <w:b/>
          <w:bCs/>
          <w:sz w:val="20"/>
          <w:lang w:val="en-GB"/>
        </w:rPr>
        <w:t>2</w:t>
      </w:r>
      <w:r w:rsidR="00A21447">
        <w:rPr>
          <w:rFonts w:ascii="Times New Roman" w:hAnsi="Times New Roman"/>
          <w:b/>
          <w:bCs/>
          <w:sz w:val="20"/>
          <w:lang w:val="en-GB"/>
        </w:rPr>
        <w:t>]</w:t>
      </w:r>
      <w:r w:rsidR="006A101E" w:rsidRPr="006A101E">
        <w:rPr>
          <w:rFonts w:ascii="Times New Roman" w:hAnsi="Times New Roman"/>
          <w:b/>
          <w:bCs/>
          <w:sz w:val="20"/>
          <w:lang w:val="en-GB"/>
        </w:rPr>
        <w:t>.</w:t>
      </w:r>
    </w:p>
    <w:p w14:paraId="366B4670" w14:textId="231F523E" w:rsidR="00047E7D" w:rsidRDefault="00380C9E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3F32DE0B" w14:textId="0C65749B" w:rsidR="00B0454F" w:rsidRDefault="002B1092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F1AP signalling procedures are needed </w:t>
      </w:r>
      <w:r w:rsidR="00092312">
        <w:rPr>
          <w:rFonts w:ascii="Times New Roman" w:hAnsi="Times New Roman"/>
          <w:sz w:val="20"/>
          <w:lang w:val="en-GB"/>
        </w:rPr>
        <w:t>t</w:t>
      </w:r>
      <w:r w:rsidR="005364DC">
        <w:rPr>
          <w:rFonts w:ascii="Times New Roman" w:hAnsi="Times New Roman"/>
          <w:sz w:val="20"/>
          <w:lang w:val="en-GB"/>
        </w:rPr>
        <w:t>o transfer the Energy Cost from a gNB-DU to gNB-CU</w:t>
      </w:r>
      <w:r w:rsidR="00370A91">
        <w:rPr>
          <w:rFonts w:ascii="Times New Roman" w:hAnsi="Times New Roman"/>
          <w:sz w:val="20"/>
          <w:lang w:val="en-GB"/>
        </w:rPr>
        <w:t>. The</w:t>
      </w:r>
      <w:r w:rsidR="00092312">
        <w:rPr>
          <w:rFonts w:ascii="Times New Roman" w:hAnsi="Times New Roman"/>
          <w:sz w:val="20"/>
          <w:lang w:val="en-GB"/>
        </w:rPr>
        <w:t>se</w:t>
      </w:r>
      <w:r w:rsidR="00370A91">
        <w:rPr>
          <w:rFonts w:ascii="Times New Roman" w:hAnsi="Times New Roman"/>
          <w:sz w:val="20"/>
          <w:lang w:val="en-GB"/>
        </w:rPr>
        <w:t xml:space="preserve"> procedures would need to</w:t>
      </w:r>
      <w:r w:rsidR="00B0454F">
        <w:rPr>
          <w:rFonts w:ascii="Times New Roman" w:hAnsi="Times New Roman"/>
          <w:sz w:val="20"/>
          <w:lang w:val="en-GB"/>
        </w:rPr>
        <w:t xml:space="preserve"> enable a gNB-CU to configure Energy Cost measurement</w:t>
      </w:r>
      <w:r w:rsidR="00B93496">
        <w:rPr>
          <w:rFonts w:ascii="Times New Roman" w:hAnsi="Times New Roman"/>
          <w:sz w:val="20"/>
          <w:lang w:val="en-GB"/>
        </w:rPr>
        <w:t>s</w:t>
      </w:r>
      <w:r w:rsidR="00B0454F">
        <w:rPr>
          <w:rFonts w:ascii="Times New Roman" w:hAnsi="Times New Roman"/>
          <w:sz w:val="20"/>
          <w:lang w:val="en-GB"/>
        </w:rPr>
        <w:t xml:space="preserve"> from </w:t>
      </w:r>
      <w:r w:rsidR="00B93496">
        <w:rPr>
          <w:rFonts w:ascii="Times New Roman" w:hAnsi="Times New Roman"/>
          <w:sz w:val="20"/>
          <w:lang w:val="en-GB"/>
        </w:rPr>
        <w:t xml:space="preserve">its </w:t>
      </w:r>
      <w:r w:rsidR="00B0454F">
        <w:rPr>
          <w:rFonts w:ascii="Times New Roman" w:hAnsi="Times New Roman"/>
          <w:sz w:val="20"/>
          <w:lang w:val="en-GB"/>
        </w:rPr>
        <w:t>gNB-DU</w:t>
      </w:r>
      <w:r w:rsidR="00B93496">
        <w:rPr>
          <w:rFonts w:ascii="Times New Roman" w:hAnsi="Times New Roman"/>
          <w:sz w:val="20"/>
          <w:lang w:val="en-GB"/>
        </w:rPr>
        <w:t>s</w:t>
      </w:r>
      <w:r w:rsidR="00B0454F">
        <w:rPr>
          <w:rFonts w:ascii="Times New Roman" w:hAnsi="Times New Roman"/>
          <w:sz w:val="20"/>
          <w:lang w:val="en-GB"/>
        </w:rPr>
        <w:t xml:space="preserve"> and to subsequently enable also the reporting of the Energy Cost measurement from </w:t>
      </w:r>
      <w:r w:rsidR="00386BB5">
        <w:rPr>
          <w:rFonts w:ascii="Times New Roman" w:hAnsi="Times New Roman"/>
          <w:sz w:val="20"/>
          <w:lang w:val="en-GB"/>
        </w:rPr>
        <w:t xml:space="preserve">a </w:t>
      </w:r>
      <w:r w:rsidR="00B0454F">
        <w:rPr>
          <w:rFonts w:ascii="Times New Roman" w:hAnsi="Times New Roman"/>
          <w:sz w:val="20"/>
          <w:lang w:val="en-GB"/>
        </w:rPr>
        <w:t xml:space="preserve">gNB-DU to gNB-CU. </w:t>
      </w:r>
      <w:r w:rsidR="00386BB5">
        <w:rPr>
          <w:rFonts w:ascii="Times New Roman" w:hAnsi="Times New Roman"/>
          <w:sz w:val="20"/>
          <w:lang w:val="en-GB"/>
        </w:rPr>
        <w:t>This topic was already discussed</w:t>
      </w:r>
      <w:r w:rsidR="00B0454F">
        <w:rPr>
          <w:rFonts w:ascii="Times New Roman" w:hAnsi="Times New Roman"/>
          <w:sz w:val="20"/>
          <w:lang w:val="en-GB"/>
        </w:rPr>
        <w:t xml:space="preserve"> </w:t>
      </w:r>
      <w:r w:rsidR="00386BB5">
        <w:rPr>
          <w:rFonts w:ascii="Times New Roman" w:hAnsi="Times New Roman"/>
          <w:sz w:val="20"/>
          <w:lang w:val="en-GB"/>
        </w:rPr>
        <w:t xml:space="preserve">during </w:t>
      </w:r>
      <w:r w:rsidR="00B0454F">
        <w:rPr>
          <w:rFonts w:ascii="Times New Roman" w:hAnsi="Times New Roman"/>
          <w:sz w:val="20"/>
          <w:lang w:val="en-GB"/>
        </w:rPr>
        <w:t xml:space="preserve">Rel-18, </w:t>
      </w:r>
      <w:r w:rsidR="00386BB5">
        <w:rPr>
          <w:rFonts w:ascii="Times New Roman" w:hAnsi="Times New Roman"/>
          <w:sz w:val="20"/>
          <w:lang w:val="en-GB"/>
        </w:rPr>
        <w:t xml:space="preserve">where </w:t>
      </w:r>
      <w:r w:rsidR="00B0454F">
        <w:rPr>
          <w:rFonts w:ascii="Times New Roman" w:hAnsi="Times New Roman"/>
          <w:sz w:val="20"/>
          <w:lang w:val="en-GB"/>
        </w:rPr>
        <w:t xml:space="preserve">we identified two possible </w:t>
      </w:r>
      <w:r w:rsidR="00241500">
        <w:rPr>
          <w:rFonts w:ascii="Times New Roman" w:hAnsi="Times New Roman"/>
          <w:sz w:val="20"/>
          <w:lang w:val="en-GB"/>
        </w:rPr>
        <w:t>solutions</w:t>
      </w:r>
      <w:r w:rsidR="00386BB5">
        <w:rPr>
          <w:rFonts w:ascii="Times New Roman" w:hAnsi="Times New Roman"/>
          <w:sz w:val="20"/>
          <w:lang w:val="en-GB"/>
        </w:rPr>
        <w:t xml:space="preserve"> for the way forward</w:t>
      </w:r>
      <w:r w:rsidR="00B0454F">
        <w:rPr>
          <w:rFonts w:ascii="Times New Roman" w:hAnsi="Times New Roman"/>
          <w:sz w:val="20"/>
          <w:lang w:val="en-GB"/>
        </w:rPr>
        <w:t xml:space="preserve">: </w:t>
      </w:r>
    </w:p>
    <w:p w14:paraId="1D7D2A2F" w14:textId="77777777" w:rsidR="00B0454F" w:rsidRDefault="00B0454F" w:rsidP="00B0454F">
      <w:pPr>
        <w:pStyle w:val="00BodyText"/>
        <w:numPr>
          <w:ilvl w:val="0"/>
          <w:numId w:val="25"/>
        </w:numPr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Reuse existing signalling procedures e.g., Resource Status Reporting Initiation and Resource Status Reporting procedures over F1 interface</w:t>
      </w:r>
    </w:p>
    <w:p w14:paraId="65C80CE9" w14:textId="77777777" w:rsidR="00B0454F" w:rsidRDefault="00B0454F" w:rsidP="00B0454F">
      <w:pPr>
        <w:pStyle w:val="00BodyText"/>
        <w:numPr>
          <w:ilvl w:val="0"/>
          <w:numId w:val="25"/>
        </w:numPr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Introduce new procedures to align F1AP signalling procedures with the Data Collection Reporting Initiation and Data Collection Reporting procedures already defined in XnAP. </w:t>
      </w:r>
    </w:p>
    <w:p w14:paraId="46A43D8E" w14:textId="77777777" w:rsidR="00B0454F" w:rsidRDefault="00B0454F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25DA548B" w14:textId="40B0076E" w:rsidR="00B0454F" w:rsidRDefault="00B0454F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our view, </w:t>
      </w:r>
      <w:r w:rsidR="004C7BC3">
        <w:rPr>
          <w:rFonts w:ascii="Times New Roman" w:hAnsi="Times New Roman"/>
          <w:sz w:val="20"/>
          <w:lang w:val="en-GB"/>
        </w:rPr>
        <w:t xml:space="preserve">a futureproof way forward is </w:t>
      </w:r>
      <w:r w:rsidR="00241500">
        <w:rPr>
          <w:rFonts w:ascii="Times New Roman" w:hAnsi="Times New Roman"/>
          <w:sz w:val="20"/>
          <w:lang w:val="en-GB"/>
        </w:rPr>
        <w:t xml:space="preserve">to </w:t>
      </w:r>
      <w:r>
        <w:rPr>
          <w:rFonts w:ascii="Times New Roman" w:hAnsi="Times New Roman"/>
          <w:sz w:val="20"/>
          <w:lang w:val="en-GB"/>
        </w:rPr>
        <w:t>introduce new procedures</w:t>
      </w:r>
      <w:r w:rsidR="00241500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and align F1AP with the Data Collection Reporting Initiation and Data Collection Reporting procedures defined in Xn interface. This </w:t>
      </w:r>
      <w:r w:rsidR="004C7BC3">
        <w:rPr>
          <w:rFonts w:ascii="Times New Roman" w:hAnsi="Times New Roman"/>
          <w:sz w:val="20"/>
          <w:lang w:val="en-GB"/>
        </w:rPr>
        <w:t xml:space="preserve">approach would also </w:t>
      </w:r>
      <w:r>
        <w:rPr>
          <w:rFonts w:ascii="Times New Roman" w:hAnsi="Times New Roman"/>
          <w:sz w:val="20"/>
          <w:lang w:val="en-GB"/>
        </w:rPr>
        <w:t xml:space="preserve">enable to transfer other information related to AI/ML, possibly even related to new use cases, in the future. </w:t>
      </w:r>
    </w:p>
    <w:p w14:paraId="43EA17D0" w14:textId="77777777" w:rsidR="00B0454F" w:rsidRDefault="00B0454F" w:rsidP="00B0454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6A04CB3" w14:textId="5BD6C73C" w:rsidR="00B0454F" w:rsidRPr="00F33FED" w:rsidRDefault="00B0454F" w:rsidP="00B0454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76EFA">
        <w:rPr>
          <w:rFonts w:ascii="Times New Roman" w:hAnsi="Times New Roman"/>
          <w:b/>
          <w:bCs/>
          <w:sz w:val="20"/>
          <w:lang w:val="en-GB"/>
        </w:rPr>
        <w:t>Proposal</w:t>
      </w:r>
      <w:r w:rsidR="00AB6D72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6A101E">
        <w:rPr>
          <w:rFonts w:ascii="Times New Roman" w:hAnsi="Times New Roman"/>
          <w:b/>
          <w:bCs/>
          <w:sz w:val="20"/>
          <w:lang w:val="en-GB"/>
        </w:rPr>
        <w:t>3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AC4A53">
        <w:rPr>
          <w:rFonts w:ascii="Times New Roman" w:hAnsi="Times New Roman"/>
          <w:b/>
          <w:bCs/>
          <w:sz w:val="20"/>
          <w:lang w:val="en-GB"/>
        </w:rPr>
        <w:t xml:space="preserve">Introduce new procedures </w:t>
      </w:r>
      <w:r>
        <w:rPr>
          <w:rFonts w:ascii="Times New Roman" w:hAnsi="Times New Roman"/>
          <w:b/>
          <w:bCs/>
          <w:sz w:val="20"/>
          <w:lang w:val="en-GB"/>
        </w:rPr>
        <w:t xml:space="preserve">for reporting of </w:t>
      </w:r>
      <w:r w:rsidR="00241500">
        <w:rPr>
          <w:rFonts w:ascii="Times New Roman" w:hAnsi="Times New Roman"/>
          <w:b/>
          <w:bCs/>
          <w:sz w:val="20"/>
          <w:lang w:val="en-GB"/>
        </w:rPr>
        <w:t xml:space="preserve">measured </w:t>
      </w:r>
      <w:r>
        <w:rPr>
          <w:rFonts w:ascii="Times New Roman" w:hAnsi="Times New Roman"/>
          <w:b/>
          <w:bCs/>
          <w:sz w:val="20"/>
          <w:lang w:val="en-GB"/>
        </w:rPr>
        <w:t>Energy Cost over F1</w:t>
      </w:r>
      <w:r w:rsidR="00AC4A53">
        <w:rPr>
          <w:rFonts w:ascii="Times New Roman" w:hAnsi="Times New Roman"/>
          <w:b/>
          <w:bCs/>
          <w:sz w:val="20"/>
          <w:lang w:val="en-GB"/>
        </w:rPr>
        <w:t xml:space="preserve"> interface</w:t>
      </w:r>
      <w:r>
        <w:rPr>
          <w:rFonts w:ascii="Times New Roman" w:hAnsi="Times New Roman"/>
          <w:b/>
          <w:bCs/>
          <w:sz w:val="20"/>
          <w:lang w:val="en-GB"/>
        </w:rPr>
        <w:t xml:space="preserve">. </w:t>
      </w:r>
    </w:p>
    <w:p w14:paraId="2509D3E8" w14:textId="77777777" w:rsidR="002C48EE" w:rsidRDefault="002C48E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F8FC3F" w14:textId="5A107F06" w:rsidR="00C24329" w:rsidRDefault="0054390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corresponding F1AP CR is submitted to this meeting in </w:t>
      </w:r>
      <w:r w:rsidR="00C24329">
        <w:rPr>
          <w:rFonts w:ascii="Times New Roman" w:hAnsi="Times New Roman"/>
          <w:sz w:val="20"/>
          <w:lang w:val="en-GB"/>
        </w:rPr>
        <w:t>[3].</w:t>
      </w:r>
    </w:p>
    <w:p w14:paraId="3FA30FE2" w14:textId="77777777" w:rsidR="00C80CA0" w:rsidRDefault="00C80CA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72CDAA21" w:rsidR="00CD4C7B" w:rsidRDefault="004512B5" w:rsidP="00CD4C7B">
      <w:r>
        <w:t>In this paper we provide the following proposals:</w:t>
      </w:r>
    </w:p>
    <w:p w14:paraId="28645E1C" w14:textId="57F32A51" w:rsidR="005805D3" w:rsidRDefault="006A101E" w:rsidP="00CD4C7B">
      <w:r w:rsidRPr="00E65A27">
        <w:rPr>
          <w:b/>
          <w:bCs/>
        </w:rPr>
        <w:t>Proposal</w:t>
      </w:r>
      <w:r>
        <w:rPr>
          <w:b/>
          <w:bCs/>
        </w:rPr>
        <w:t xml:space="preserve"> 1</w:t>
      </w:r>
      <w:r w:rsidRPr="00E65A27">
        <w:rPr>
          <w:b/>
          <w:bCs/>
        </w:rPr>
        <w:t xml:space="preserve">: </w:t>
      </w:r>
      <w:r w:rsidR="00C47051">
        <w:rPr>
          <w:b/>
          <w:bCs/>
        </w:rPr>
        <w:t>I</w:t>
      </w:r>
      <w:r>
        <w:rPr>
          <w:b/>
          <w:bCs/>
        </w:rPr>
        <w:t xml:space="preserve">ntroduce a new measurement for the </w:t>
      </w:r>
      <w:r w:rsidRPr="00E65A27">
        <w:rPr>
          <w:b/>
          <w:bCs/>
        </w:rPr>
        <w:t>E</w:t>
      </w:r>
      <w:r>
        <w:rPr>
          <w:b/>
          <w:bCs/>
        </w:rPr>
        <w:t xml:space="preserve">nergy Consumption </w:t>
      </w:r>
      <w:r w:rsidRPr="00E65A27">
        <w:rPr>
          <w:b/>
          <w:bCs/>
        </w:rPr>
        <w:t>of a gNB-DU.</w:t>
      </w:r>
    </w:p>
    <w:p w14:paraId="51C0D803" w14:textId="6A8F093C" w:rsidR="006A101E" w:rsidRDefault="00C24329" w:rsidP="00C24329">
      <w:pPr>
        <w:rPr>
          <w:b/>
          <w:bCs/>
        </w:rPr>
      </w:pPr>
      <w:r w:rsidRPr="006A101E">
        <w:rPr>
          <w:b/>
          <w:bCs/>
        </w:rPr>
        <w:t xml:space="preserve">Proposal 2: RAN3 to </w:t>
      </w:r>
      <w:r>
        <w:rPr>
          <w:b/>
          <w:bCs/>
        </w:rPr>
        <w:t>agree to LS to SA5 in [2]</w:t>
      </w:r>
      <w:r w:rsidRPr="006A101E">
        <w:rPr>
          <w:b/>
          <w:bCs/>
        </w:rPr>
        <w:t>.</w:t>
      </w:r>
    </w:p>
    <w:p w14:paraId="1954B7D7" w14:textId="4B1FF6DE" w:rsidR="00C80CA0" w:rsidRPr="00FE1B7D" w:rsidRDefault="006A101E" w:rsidP="00CD4C7B">
      <w:pPr>
        <w:rPr>
          <w:b/>
          <w:bCs/>
        </w:rPr>
      </w:pPr>
      <w:r w:rsidRPr="00276EFA">
        <w:rPr>
          <w:b/>
          <w:bCs/>
        </w:rPr>
        <w:t>Proposal</w:t>
      </w:r>
      <w:r>
        <w:rPr>
          <w:b/>
          <w:bCs/>
        </w:rPr>
        <w:t xml:space="preserve"> 3</w:t>
      </w:r>
      <w:r w:rsidRPr="00276EFA">
        <w:rPr>
          <w:b/>
          <w:bCs/>
        </w:rPr>
        <w:t xml:space="preserve">: </w:t>
      </w:r>
      <w:r>
        <w:rPr>
          <w:b/>
          <w:bCs/>
        </w:rPr>
        <w:t>Introduce new procedures for reporting of measured Energy Cost over F1 interface.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DD4FB92" w14:textId="065BD308" w:rsidR="00CD4C7B" w:rsidRDefault="00AF78D5" w:rsidP="00294AFE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b/>
          <w:i/>
          <w:iCs/>
        </w:rPr>
      </w:pPr>
      <w:bookmarkStart w:id="1" w:name="_Ref75086397"/>
      <w:r w:rsidRPr="00E65A27">
        <w:t>[</w:t>
      </w:r>
      <w:r w:rsidR="00C40A8F" w:rsidRPr="00E65A27">
        <w:t>1</w:t>
      </w:r>
      <w:r w:rsidRPr="00E65A27">
        <w:t>]</w:t>
      </w:r>
      <w:r w:rsidRPr="00E65A27">
        <w:tab/>
      </w:r>
      <w:r w:rsidRPr="00E65A27">
        <w:tab/>
      </w:r>
      <w:r w:rsidR="00CD4C7B" w:rsidRPr="00E65A27">
        <w:t xml:space="preserve">3GPP TS </w:t>
      </w:r>
      <w:r w:rsidR="005805D3" w:rsidRPr="00E65A27">
        <w:t>28</w:t>
      </w:r>
      <w:r w:rsidR="00CD4C7B" w:rsidRPr="00E65A27">
        <w:t>.</w:t>
      </w:r>
      <w:r w:rsidR="005805D3" w:rsidRPr="00E65A27">
        <w:t>554</w:t>
      </w:r>
      <w:r w:rsidR="00CD4C7B" w:rsidRPr="00E65A27">
        <w:t xml:space="preserve">, </w:t>
      </w:r>
      <w:r w:rsidR="00746259" w:rsidRPr="00D227B5">
        <w:t>“</w:t>
      </w:r>
      <w:r w:rsidR="00C40A8F" w:rsidRPr="00E65A27">
        <w:rPr>
          <w:bCs/>
        </w:rPr>
        <w:t>5G end to end Key Performance Indicators (KPI)</w:t>
      </w:r>
      <w:r w:rsidR="00746259" w:rsidRPr="00E65A27">
        <w:rPr>
          <w:bCs/>
        </w:rPr>
        <w:t>”</w:t>
      </w:r>
      <w:r w:rsidR="00C219C3" w:rsidRPr="00E65A27">
        <w:rPr>
          <w:bCs/>
        </w:rPr>
        <w:t xml:space="preserve"> (Rel.18)</w:t>
      </w:r>
      <w:r w:rsidR="00C40A8F" w:rsidRPr="00E65A27">
        <w:rPr>
          <w:b/>
          <w:i/>
          <w:iCs/>
        </w:rPr>
        <w:t xml:space="preserve"> </w:t>
      </w:r>
      <w:bookmarkEnd w:id="1"/>
    </w:p>
    <w:p w14:paraId="77DFD051" w14:textId="7D8F8032" w:rsidR="00A21447" w:rsidRPr="00587759" w:rsidRDefault="00A21447" w:rsidP="00587759">
      <w:pPr>
        <w:rPr>
          <w:lang w:val="en-US"/>
        </w:rPr>
      </w:pPr>
      <w:r w:rsidRPr="00A21447">
        <w:rPr>
          <w:bCs/>
        </w:rPr>
        <w:t>[2]</w:t>
      </w:r>
      <w:r>
        <w:rPr>
          <w:bCs/>
        </w:rPr>
        <w:tab/>
      </w:r>
      <w:r w:rsidRPr="00A21447">
        <w:t>R3-</w:t>
      </w:r>
      <w:r w:rsidRPr="00A21447">
        <w:rPr>
          <w:bCs/>
        </w:rPr>
        <w:t xml:space="preserve">245607, </w:t>
      </w:r>
      <w:r>
        <w:rPr>
          <w:bCs/>
        </w:rPr>
        <w:t>“</w:t>
      </w:r>
      <w:r w:rsidRPr="00A21447">
        <w:rPr>
          <w:bCs/>
        </w:rPr>
        <w:t>[Draft] LS on New Energy Consumption Measurement for gNB-DU</w:t>
      </w:r>
      <w:r>
        <w:rPr>
          <w:bCs/>
        </w:rPr>
        <w:t xml:space="preserve">”, </w:t>
      </w:r>
      <w:r w:rsidR="00587759" w:rsidRPr="00C80CA0">
        <w:rPr>
          <w:lang w:val="en-US"/>
        </w:rPr>
        <w:t>Nokia, Deutsche Telekom, Jio, Telecom Italia</w:t>
      </w:r>
    </w:p>
    <w:p w14:paraId="0BA2BD6A" w14:textId="3211403D" w:rsidR="00080512" w:rsidRPr="00C80CA0" w:rsidRDefault="00C80CA0" w:rsidP="00CD4C7B">
      <w:pPr>
        <w:rPr>
          <w:lang w:val="en-US"/>
        </w:rPr>
      </w:pPr>
      <w:r w:rsidRPr="00C80CA0">
        <w:rPr>
          <w:lang w:val="en-US"/>
        </w:rPr>
        <w:t>[3]</w:t>
      </w:r>
      <w:r w:rsidRPr="00C80CA0">
        <w:rPr>
          <w:lang w:val="en-US"/>
        </w:rPr>
        <w:tab/>
      </w:r>
      <w:r w:rsidRPr="00C80CA0">
        <w:rPr>
          <w:lang w:val="en-US"/>
        </w:rPr>
        <w:tab/>
        <w:t>R3-245606, “</w:t>
      </w:r>
      <w:r w:rsidRPr="00C80CA0">
        <w:t xml:space="preserve"> </w:t>
      </w:r>
      <w:r>
        <w:t>Procedures over F1 for the exchange of Energy Cost index</w:t>
      </w:r>
      <w:r w:rsidRPr="00C80CA0">
        <w:rPr>
          <w:lang w:val="en-US"/>
        </w:rPr>
        <w:t>”, Nokia, Deutsche Telekom, Jio, Telecom Italia</w:t>
      </w:r>
    </w:p>
    <w:sectPr w:rsidR="00080512" w:rsidRPr="00C80CA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6FB8C" w14:textId="77777777" w:rsidR="00BD4D74" w:rsidRDefault="00BD4D74">
      <w:r>
        <w:separator/>
      </w:r>
    </w:p>
  </w:endnote>
  <w:endnote w:type="continuationSeparator" w:id="0">
    <w:p w14:paraId="129B9438" w14:textId="77777777" w:rsidR="00BD4D74" w:rsidRDefault="00BD4D74">
      <w:r>
        <w:continuationSeparator/>
      </w:r>
    </w:p>
  </w:endnote>
  <w:endnote w:type="continuationNotice" w:id="1">
    <w:p w14:paraId="77463D7C" w14:textId="77777777" w:rsidR="00BD4D74" w:rsidRDefault="00BD4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33324" w14:textId="77777777" w:rsidR="00BD4D74" w:rsidRDefault="00BD4D74">
      <w:r>
        <w:separator/>
      </w:r>
    </w:p>
  </w:footnote>
  <w:footnote w:type="continuationSeparator" w:id="0">
    <w:p w14:paraId="5D3F1C92" w14:textId="77777777" w:rsidR="00BD4D74" w:rsidRDefault="00BD4D74">
      <w:r>
        <w:continuationSeparator/>
      </w:r>
    </w:p>
  </w:footnote>
  <w:footnote w:type="continuationNotice" w:id="1">
    <w:p w14:paraId="547B0B0D" w14:textId="77777777" w:rsidR="00BD4D74" w:rsidRDefault="00BD4D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4F02"/>
    <w:multiLevelType w:val="hybridMultilevel"/>
    <w:tmpl w:val="857ED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2"/>
  </w:num>
  <w:num w:numId="5" w16cid:durableId="1293485520">
    <w:abstractNumId w:val="26"/>
  </w:num>
  <w:num w:numId="6" w16cid:durableId="518593314">
    <w:abstractNumId w:val="8"/>
  </w:num>
  <w:num w:numId="7" w16cid:durableId="133304696">
    <w:abstractNumId w:val="23"/>
  </w:num>
  <w:num w:numId="8" w16cid:durableId="1401951229">
    <w:abstractNumId w:val="4"/>
  </w:num>
  <w:num w:numId="9" w16cid:durableId="765687038">
    <w:abstractNumId w:val="2"/>
  </w:num>
  <w:num w:numId="10" w16cid:durableId="1190608963">
    <w:abstractNumId w:val="28"/>
  </w:num>
  <w:num w:numId="11" w16cid:durableId="1298758106">
    <w:abstractNumId w:val="19"/>
  </w:num>
  <w:num w:numId="12" w16cid:durableId="485165343">
    <w:abstractNumId w:val="18"/>
  </w:num>
  <w:num w:numId="13" w16cid:durableId="389350407">
    <w:abstractNumId w:val="5"/>
  </w:num>
  <w:num w:numId="14" w16cid:durableId="195781584">
    <w:abstractNumId w:val="29"/>
  </w:num>
  <w:num w:numId="15" w16cid:durableId="1483423386">
    <w:abstractNumId w:val="13"/>
  </w:num>
  <w:num w:numId="16" w16cid:durableId="1742748413">
    <w:abstractNumId w:val="20"/>
  </w:num>
  <w:num w:numId="17" w16cid:durableId="1818763474">
    <w:abstractNumId w:val="6"/>
  </w:num>
  <w:num w:numId="18" w16cid:durableId="1667585086">
    <w:abstractNumId w:val="11"/>
  </w:num>
  <w:num w:numId="19" w16cid:durableId="1271208106">
    <w:abstractNumId w:val="3"/>
  </w:num>
  <w:num w:numId="20" w16cid:durableId="305671312">
    <w:abstractNumId w:val="27"/>
  </w:num>
  <w:num w:numId="21" w16cid:durableId="1929924767">
    <w:abstractNumId w:val="16"/>
  </w:num>
  <w:num w:numId="22" w16cid:durableId="1059861415">
    <w:abstractNumId w:val="14"/>
  </w:num>
  <w:num w:numId="23" w16cid:durableId="801921517">
    <w:abstractNumId w:val="9"/>
  </w:num>
  <w:num w:numId="24" w16cid:durableId="373887140">
    <w:abstractNumId w:val="22"/>
  </w:num>
  <w:num w:numId="25" w16cid:durableId="665866287">
    <w:abstractNumId w:val="21"/>
  </w:num>
  <w:num w:numId="26" w16cid:durableId="38943242">
    <w:abstractNumId w:val="17"/>
  </w:num>
  <w:num w:numId="27" w16cid:durableId="933518623">
    <w:abstractNumId w:val="7"/>
  </w:num>
  <w:num w:numId="28" w16cid:durableId="1769815375">
    <w:abstractNumId w:val="10"/>
  </w:num>
  <w:num w:numId="29" w16cid:durableId="345209976">
    <w:abstractNumId w:val="15"/>
  </w:num>
  <w:num w:numId="30" w16cid:durableId="621496537">
    <w:abstractNumId w:val="24"/>
  </w:num>
  <w:num w:numId="31" w16cid:durableId="80698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61B4"/>
    <w:rsid w:val="00011A64"/>
    <w:rsid w:val="00012AF8"/>
    <w:rsid w:val="00017BB2"/>
    <w:rsid w:val="00024635"/>
    <w:rsid w:val="00030291"/>
    <w:rsid w:val="00030DA5"/>
    <w:rsid w:val="00033397"/>
    <w:rsid w:val="000342C7"/>
    <w:rsid w:val="00036A06"/>
    <w:rsid w:val="00040095"/>
    <w:rsid w:val="00047E7D"/>
    <w:rsid w:val="0005563E"/>
    <w:rsid w:val="00055760"/>
    <w:rsid w:val="00057777"/>
    <w:rsid w:val="0006188C"/>
    <w:rsid w:val="00065B77"/>
    <w:rsid w:val="00080512"/>
    <w:rsid w:val="00083F0D"/>
    <w:rsid w:val="00092312"/>
    <w:rsid w:val="000A3911"/>
    <w:rsid w:val="000A63AB"/>
    <w:rsid w:val="000B7BCF"/>
    <w:rsid w:val="000C23DE"/>
    <w:rsid w:val="000C2F70"/>
    <w:rsid w:val="000C3CBB"/>
    <w:rsid w:val="000C4CF7"/>
    <w:rsid w:val="000C556D"/>
    <w:rsid w:val="000D376D"/>
    <w:rsid w:val="000D4DE6"/>
    <w:rsid w:val="000D58AB"/>
    <w:rsid w:val="000E7FAF"/>
    <w:rsid w:val="001075B7"/>
    <w:rsid w:val="001370F2"/>
    <w:rsid w:val="00141A3D"/>
    <w:rsid w:val="0014613E"/>
    <w:rsid w:val="001549DD"/>
    <w:rsid w:val="001550D6"/>
    <w:rsid w:val="0017035B"/>
    <w:rsid w:val="0017573D"/>
    <w:rsid w:val="00177D17"/>
    <w:rsid w:val="00185902"/>
    <w:rsid w:val="00191D2F"/>
    <w:rsid w:val="00194CD0"/>
    <w:rsid w:val="001A4A66"/>
    <w:rsid w:val="001B0158"/>
    <w:rsid w:val="001B08B3"/>
    <w:rsid w:val="001B265E"/>
    <w:rsid w:val="001B7208"/>
    <w:rsid w:val="001C4281"/>
    <w:rsid w:val="001D0D3F"/>
    <w:rsid w:val="001E39D1"/>
    <w:rsid w:val="001F168B"/>
    <w:rsid w:val="001F3A0E"/>
    <w:rsid w:val="001F70B7"/>
    <w:rsid w:val="00200F4A"/>
    <w:rsid w:val="00204301"/>
    <w:rsid w:val="002068A3"/>
    <w:rsid w:val="00215CCC"/>
    <w:rsid w:val="00225F6D"/>
    <w:rsid w:val="0022606D"/>
    <w:rsid w:val="002305DD"/>
    <w:rsid w:val="00241500"/>
    <w:rsid w:val="00242C2A"/>
    <w:rsid w:val="00243BC7"/>
    <w:rsid w:val="002553C2"/>
    <w:rsid w:val="002623FC"/>
    <w:rsid w:val="00262EDB"/>
    <w:rsid w:val="00264608"/>
    <w:rsid w:val="002747EC"/>
    <w:rsid w:val="002855BF"/>
    <w:rsid w:val="0028583D"/>
    <w:rsid w:val="00285C3F"/>
    <w:rsid w:val="00286FC6"/>
    <w:rsid w:val="00292074"/>
    <w:rsid w:val="00294AFE"/>
    <w:rsid w:val="002953B2"/>
    <w:rsid w:val="002A72B3"/>
    <w:rsid w:val="002B105C"/>
    <w:rsid w:val="002B1092"/>
    <w:rsid w:val="002C2A71"/>
    <w:rsid w:val="002C48EE"/>
    <w:rsid w:val="002E1692"/>
    <w:rsid w:val="002F0805"/>
    <w:rsid w:val="002F0D22"/>
    <w:rsid w:val="002F19C9"/>
    <w:rsid w:val="00303D18"/>
    <w:rsid w:val="00304CE4"/>
    <w:rsid w:val="003070A7"/>
    <w:rsid w:val="00314840"/>
    <w:rsid w:val="003172DC"/>
    <w:rsid w:val="00326069"/>
    <w:rsid w:val="00333D26"/>
    <w:rsid w:val="0033499E"/>
    <w:rsid w:val="00341E0A"/>
    <w:rsid w:val="003454FC"/>
    <w:rsid w:val="00347E9E"/>
    <w:rsid w:val="0035462D"/>
    <w:rsid w:val="0035590C"/>
    <w:rsid w:val="00363177"/>
    <w:rsid w:val="003702F7"/>
    <w:rsid w:val="00370A91"/>
    <w:rsid w:val="00380C9E"/>
    <w:rsid w:val="00382033"/>
    <w:rsid w:val="00386BB5"/>
    <w:rsid w:val="00395682"/>
    <w:rsid w:val="00397D21"/>
    <w:rsid w:val="003B042A"/>
    <w:rsid w:val="003B3FB3"/>
    <w:rsid w:val="003C03A5"/>
    <w:rsid w:val="003C4E37"/>
    <w:rsid w:val="003C69F7"/>
    <w:rsid w:val="003E1194"/>
    <w:rsid w:val="003E16BE"/>
    <w:rsid w:val="003E6AD7"/>
    <w:rsid w:val="003E7223"/>
    <w:rsid w:val="003F0A6F"/>
    <w:rsid w:val="00401855"/>
    <w:rsid w:val="0040301B"/>
    <w:rsid w:val="00406DB2"/>
    <w:rsid w:val="004128E3"/>
    <w:rsid w:val="0041766C"/>
    <w:rsid w:val="00417A40"/>
    <w:rsid w:val="004512B5"/>
    <w:rsid w:val="004621A3"/>
    <w:rsid w:val="0046234C"/>
    <w:rsid w:val="00464695"/>
    <w:rsid w:val="00475FA8"/>
    <w:rsid w:val="00480BC6"/>
    <w:rsid w:val="004868E3"/>
    <w:rsid w:val="00492F3D"/>
    <w:rsid w:val="004955CF"/>
    <w:rsid w:val="004C5539"/>
    <w:rsid w:val="004C7BC3"/>
    <w:rsid w:val="004D2496"/>
    <w:rsid w:val="004D3578"/>
    <w:rsid w:val="004D380D"/>
    <w:rsid w:val="004D3F58"/>
    <w:rsid w:val="004D5E47"/>
    <w:rsid w:val="004E213A"/>
    <w:rsid w:val="004E21FC"/>
    <w:rsid w:val="004E689C"/>
    <w:rsid w:val="004F27B2"/>
    <w:rsid w:val="00503171"/>
    <w:rsid w:val="0051501B"/>
    <w:rsid w:val="005153FE"/>
    <w:rsid w:val="00516778"/>
    <w:rsid w:val="005240A4"/>
    <w:rsid w:val="00525FE9"/>
    <w:rsid w:val="00531C12"/>
    <w:rsid w:val="00534DA0"/>
    <w:rsid w:val="005364DC"/>
    <w:rsid w:val="00540B31"/>
    <w:rsid w:val="00541D7A"/>
    <w:rsid w:val="0054390B"/>
    <w:rsid w:val="00543E6C"/>
    <w:rsid w:val="00544635"/>
    <w:rsid w:val="00552A83"/>
    <w:rsid w:val="00553F96"/>
    <w:rsid w:val="005617CD"/>
    <w:rsid w:val="00565087"/>
    <w:rsid w:val="0056573F"/>
    <w:rsid w:val="00565BE9"/>
    <w:rsid w:val="00571CE2"/>
    <w:rsid w:val="00577BF6"/>
    <w:rsid w:val="005805D3"/>
    <w:rsid w:val="00587759"/>
    <w:rsid w:val="0059193E"/>
    <w:rsid w:val="005A27D5"/>
    <w:rsid w:val="005A4971"/>
    <w:rsid w:val="005B1232"/>
    <w:rsid w:val="005B2EEF"/>
    <w:rsid w:val="005B50A5"/>
    <w:rsid w:val="005C43CD"/>
    <w:rsid w:val="005D3E11"/>
    <w:rsid w:val="005D4274"/>
    <w:rsid w:val="005D6C57"/>
    <w:rsid w:val="005E2530"/>
    <w:rsid w:val="005E399D"/>
    <w:rsid w:val="005E78FB"/>
    <w:rsid w:val="00603D1E"/>
    <w:rsid w:val="00605E3E"/>
    <w:rsid w:val="00606DA9"/>
    <w:rsid w:val="00607B17"/>
    <w:rsid w:val="0061046D"/>
    <w:rsid w:val="00611566"/>
    <w:rsid w:val="00611D47"/>
    <w:rsid w:val="00617F14"/>
    <w:rsid w:val="00641A42"/>
    <w:rsid w:val="006454FB"/>
    <w:rsid w:val="00656E1E"/>
    <w:rsid w:val="006604E4"/>
    <w:rsid w:val="0068542E"/>
    <w:rsid w:val="006862BC"/>
    <w:rsid w:val="00692D28"/>
    <w:rsid w:val="00695A4C"/>
    <w:rsid w:val="00697749"/>
    <w:rsid w:val="006A101E"/>
    <w:rsid w:val="006A2193"/>
    <w:rsid w:val="006A6CEE"/>
    <w:rsid w:val="006B36A5"/>
    <w:rsid w:val="006B4195"/>
    <w:rsid w:val="006C54B5"/>
    <w:rsid w:val="006D1E24"/>
    <w:rsid w:val="006E0F1C"/>
    <w:rsid w:val="006E72D7"/>
    <w:rsid w:val="006F2CA1"/>
    <w:rsid w:val="00702BDF"/>
    <w:rsid w:val="007318F1"/>
    <w:rsid w:val="0073469A"/>
    <w:rsid w:val="00734A5B"/>
    <w:rsid w:val="00735F57"/>
    <w:rsid w:val="00741EC5"/>
    <w:rsid w:val="00743525"/>
    <w:rsid w:val="00744E76"/>
    <w:rsid w:val="00746259"/>
    <w:rsid w:val="007476DB"/>
    <w:rsid w:val="0075000A"/>
    <w:rsid w:val="0075565E"/>
    <w:rsid w:val="00757D40"/>
    <w:rsid w:val="00765A81"/>
    <w:rsid w:val="00774846"/>
    <w:rsid w:val="007815E2"/>
    <w:rsid w:val="00781F0F"/>
    <w:rsid w:val="00782170"/>
    <w:rsid w:val="0078727C"/>
    <w:rsid w:val="0079415C"/>
    <w:rsid w:val="00794D81"/>
    <w:rsid w:val="00797D4B"/>
    <w:rsid w:val="007C095F"/>
    <w:rsid w:val="007C1636"/>
    <w:rsid w:val="007D29C4"/>
    <w:rsid w:val="007D3B84"/>
    <w:rsid w:val="007D5902"/>
    <w:rsid w:val="007E08D9"/>
    <w:rsid w:val="007E2D1C"/>
    <w:rsid w:val="007F2676"/>
    <w:rsid w:val="00801D66"/>
    <w:rsid w:val="00802106"/>
    <w:rsid w:val="008028A4"/>
    <w:rsid w:val="00805E5A"/>
    <w:rsid w:val="00806067"/>
    <w:rsid w:val="00806520"/>
    <w:rsid w:val="00814D6C"/>
    <w:rsid w:val="00826023"/>
    <w:rsid w:val="00830106"/>
    <w:rsid w:val="00840916"/>
    <w:rsid w:val="00851611"/>
    <w:rsid w:val="00852F7C"/>
    <w:rsid w:val="00853EDD"/>
    <w:rsid w:val="008604EE"/>
    <w:rsid w:val="0086131D"/>
    <w:rsid w:val="00867C09"/>
    <w:rsid w:val="00870854"/>
    <w:rsid w:val="00872FA4"/>
    <w:rsid w:val="0087352F"/>
    <w:rsid w:val="0087401D"/>
    <w:rsid w:val="008768CA"/>
    <w:rsid w:val="00880559"/>
    <w:rsid w:val="008840E9"/>
    <w:rsid w:val="008872C2"/>
    <w:rsid w:val="00894B69"/>
    <w:rsid w:val="008C2835"/>
    <w:rsid w:val="008C484F"/>
    <w:rsid w:val="008C490B"/>
    <w:rsid w:val="008D229E"/>
    <w:rsid w:val="008E0B99"/>
    <w:rsid w:val="008E2859"/>
    <w:rsid w:val="0090271F"/>
    <w:rsid w:val="00903D8C"/>
    <w:rsid w:val="00913D4D"/>
    <w:rsid w:val="00921644"/>
    <w:rsid w:val="00925076"/>
    <w:rsid w:val="00933148"/>
    <w:rsid w:val="009343D0"/>
    <w:rsid w:val="00942EC2"/>
    <w:rsid w:val="0094366D"/>
    <w:rsid w:val="00946FAF"/>
    <w:rsid w:val="0094712E"/>
    <w:rsid w:val="00954BCB"/>
    <w:rsid w:val="009563AD"/>
    <w:rsid w:val="00961B32"/>
    <w:rsid w:val="00971683"/>
    <w:rsid w:val="00972FD7"/>
    <w:rsid w:val="00974BB0"/>
    <w:rsid w:val="009816AD"/>
    <w:rsid w:val="009A6E4F"/>
    <w:rsid w:val="009C4D5C"/>
    <w:rsid w:val="009C60BB"/>
    <w:rsid w:val="009D0A28"/>
    <w:rsid w:val="009D22B5"/>
    <w:rsid w:val="009D44C3"/>
    <w:rsid w:val="009E618D"/>
    <w:rsid w:val="009F0FD9"/>
    <w:rsid w:val="009F3B54"/>
    <w:rsid w:val="009F601F"/>
    <w:rsid w:val="009F7E6E"/>
    <w:rsid w:val="00A10F02"/>
    <w:rsid w:val="00A205A9"/>
    <w:rsid w:val="00A21447"/>
    <w:rsid w:val="00A53724"/>
    <w:rsid w:val="00A559F6"/>
    <w:rsid w:val="00A5612A"/>
    <w:rsid w:val="00A710BA"/>
    <w:rsid w:val="00A74166"/>
    <w:rsid w:val="00A814E6"/>
    <w:rsid w:val="00A82346"/>
    <w:rsid w:val="00A82A8B"/>
    <w:rsid w:val="00A8361A"/>
    <w:rsid w:val="00A925F1"/>
    <w:rsid w:val="00A94343"/>
    <w:rsid w:val="00A9671C"/>
    <w:rsid w:val="00AA74CB"/>
    <w:rsid w:val="00AB6AAB"/>
    <w:rsid w:val="00AB6D72"/>
    <w:rsid w:val="00AC4A53"/>
    <w:rsid w:val="00AC66D6"/>
    <w:rsid w:val="00AC66E4"/>
    <w:rsid w:val="00AD0338"/>
    <w:rsid w:val="00AD4BCF"/>
    <w:rsid w:val="00AF3B25"/>
    <w:rsid w:val="00AF4A8E"/>
    <w:rsid w:val="00AF6CC5"/>
    <w:rsid w:val="00AF78D5"/>
    <w:rsid w:val="00B0454F"/>
    <w:rsid w:val="00B1063A"/>
    <w:rsid w:val="00B15449"/>
    <w:rsid w:val="00B21241"/>
    <w:rsid w:val="00B325E7"/>
    <w:rsid w:val="00B3439E"/>
    <w:rsid w:val="00B477C9"/>
    <w:rsid w:val="00B63260"/>
    <w:rsid w:val="00B71A64"/>
    <w:rsid w:val="00B746AA"/>
    <w:rsid w:val="00B76B4F"/>
    <w:rsid w:val="00B93496"/>
    <w:rsid w:val="00B9781E"/>
    <w:rsid w:val="00BB6310"/>
    <w:rsid w:val="00BB6AE0"/>
    <w:rsid w:val="00BB7104"/>
    <w:rsid w:val="00BB78CF"/>
    <w:rsid w:val="00BC2DC7"/>
    <w:rsid w:val="00BC4C85"/>
    <w:rsid w:val="00BD4D74"/>
    <w:rsid w:val="00BD64E4"/>
    <w:rsid w:val="00BD6CFD"/>
    <w:rsid w:val="00BD7C84"/>
    <w:rsid w:val="00BE12E5"/>
    <w:rsid w:val="00BF79F1"/>
    <w:rsid w:val="00C03035"/>
    <w:rsid w:val="00C219C3"/>
    <w:rsid w:val="00C24329"/>
    <w:rsid w:val="00C275BC"/>
    <w:rsid w:val="00C33079"/>
    <w:rsid w:val="00C365F1"/>
    <w:rsid w:val="00C40A8F"/>
    <w:rsid w:val="00C43B31"/>
    <w:rsid w:val="00C47051"/>
    <w:rsid w:val="00C50536"/>
    <w:rsid w:val="00C55EB7"/>
    <w:rsid w:val="00C64DE1"/>
    <w:rsid w:val="00C80CA0"/>
    <w:rsid w:val="00C815E9"/>
    <w:rsid w:val="00C84ED9"/>
    <w:rsid w:val="00C870EB"/>
    <w:rsid w:val="00CA3D0C"/>
    <w:rsid w:val="00CA4776"/>
    <w:rsid w:val="00CB0A1D"/>
    <w:rsid w:val="00CB6651"/>
    <w:rsid w:val="00CB6887"/>
    <w:rsid w:val="00CD19DA"/>
    <w:rsid w:val="00CD320E"/>
    <w:rsid w:val="00CD3B71"/>
    <w:rsid w:val="00CD4C7B"/>
    <w:rsid w:val="00CD50FE"/>
    <w:rsid w:val="00CE7505"/>
    <w:rsid w:val="00D07226"/>
    <w:rsid w:val="00D11329"/>
    <w:rsid w:val="00D22038"/>
    <w:rsid w:val="00D227B5"/>
    <w:rsid w:val="00D45717"/>
    <w:rsid w:val="00D738D6"/>
    <w:rsid w:val="00D80795"/>
    <w:rsid w:val="00D81D78"/>
    <w:rsid w:val="00D8385B"/>
    <w:rsid w:val="00D86AB5"/>
    <w:rsid w:val="00D87E00"/>
    <w:rsid w:val="00D908B4"/>
    <w:rsid w:val="00D9134D"/>
    <w:rsid w:val="00D95538"/>
    <w:rsid w:val="00D97CD9"/>
    <w:rsid w:val="00DA58E4"/>
    <w:rsid w:val="00DA7A03"/>
    <w:rsid w:val="00DB1818"/>
    <w:rsid w:val="00DB397B"/>
    <w:rsid w:val="00DC309B"/>
    <w:rsid w:val="00DC4DA2"/>
    <w:rsid w:val="00DD4EE5"/>
    <w:rsid w:val="00DE1406"/>
    <w:rsid w:val="00DE30AD"/>
    <w:rsid w:val="00DE4710"/>
    <w:rsid w:val="00E04305"/>
    <w:rsid w:val="00E07838"/>
    <w:rsid w:val="00E261F1"/>
    <w:rsid w:val="00E340BC"/>
    <w:rsid w:val="00E51F8B"/>
    <w:rsid w:val="00E62835"/>
    <w:rsid w:val="00E65A27"/>
    <w:rsid w:val="00E77645"/>
    <w:rsid w:val="00E852FF"/>
    <w:rsid w:val="00E86708"/>
    <w:rsid w:val="00E90ABE"/>
    <w:rsid w:val="00E914D2"/>
    <w:rsid w:val="00E91ADA"/>
    <w:rsid w:val="00EA1D56"/>
    <w:rsid w:val="00EA22F8"/>
    <w:rsid w:val="00EA7B2C"/>
    <w:rsid w:val="00EC3F24"/>
    <w:rsid w:val="00EC4A25"/>
    <w:rsid w:val="00EC572D"/>
    <w:rsid w:val="00ED096C"/>
    <w:rsid w:val="00ED6597"/>
    <w:rsid w:val="00EE0A1E"/>
    <w:rsid w:val="00EE0EE2"/>
    <w:rsid w:val="00EE5650"/>
    <w:rsid w:val="00F025A2"/>
    <w:rsid w:val="00F1677B"/>
    <w:rsid w:val="00F2026E"/>
    <w:rsid w:val="00F2210A"/>
    <w:rsid w:val="00F2336F"/>
    <w:rsid w:val="00F37743"/>
    <w:rsid w:val="00F54A3D"/>
    <w:rsid w:val="00F653B8"/>
    <w:rsid w:val="00F76F8F"/>
    <w:rsid w:val="00F86694"/>
    <w:rsid w:val="00F90316"/>
    <w:rsid w:val="00FA1266"/>
    <w:rsid w:val="00FA6A28"/>
    <w:rsid w:val="00FB2BEA"/>
    <w:rsid w:val="00FC1192"/>
    <w:rsid w:val="00FC2462"/>
    <w:rsid w:val="00FC53BF"/>
    <w:rsid w:val="00FC6713"/>
    <w:rsid w:val="00FE1B7D"/>
    <w:rsid w:val="00FF003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44A18DDD-9D1D-4E2C-9B20-E87BE311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759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3148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928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4160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94</cp:revision>
  <dcterms:created xsi:type="dcterms:W3CDTF">2024-09-10T19:47:00Z</dcterms:created>
  <dcterms:modified xsi:type="dcterms:W3CDTF">2024-10-03T06:10:00Z</dcterms:modified>
</cp:coreProperties>
</file>